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B7F7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032C87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32C87"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 w:rsidRPr="00032C87"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  <w:cs/>
              </w:rPr>
              <w:tab/>
            </w:r>
            <w:r w:rsidRPr="00032C87"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  <w:cs/>
              </w:rPr>
              <w:tab/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646671" w:rsidRDefault="002F054A" w:rsidP="00646671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B41F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4667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รื่นอบเชย </w:t>
            </w:r>
          </w:p>
          <w:p w:rsidR="00453A01" w:rsidRPr="00646671" w:rsidRDefault="00646671" w:rsidP="00646671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นางสุทธิรา คำสิน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646671" w:rsidRDefault="002F054A" w:rsidP="00646671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466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64667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466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="0064667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466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453A01" w:rsidRPr="003B7C5A" w:rsidRDefault="00646671" w:rsidP="00646671">
            <w:pPr>
              <w:pStyle w:val="FootnoteText"/>
              <w:tabs>
                <w:tab w:val="left" w:pos="1750"/>
                <w:tab w:val="left" w:pos="3402"/>
                <w:tab w:val="left" w:pos="4253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0-2039-5614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46671" w:rsidRDefault="002F054A" w:rsidP="00646671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4667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64667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นายพุฒิพัฒน์ ชัยเกตุธนพัฒน์</w:t>
            </w:r>
            <w:r w:rsidR="006466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6C7B37" w:rsidRPr="00B41FD0" w:rsidRDefault="00646671" w:rsidP="00646671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นางสาวทัดดาว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พรมสมบูรณ์</w:t>
            </w:r>
            <w:r w:rsidR="00B41FD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46671" w:rsidRDefault="00D849B7" w:rsidP="00646671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4667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 w:rsidR="00646671" w:rsidRPr="007501C8">
              <w:rPr>
                <w:rFonts w:ascii="TH SarabunPSK" w:hAnsi="TH SarabunPSK" w:cs="TH SarabunPSK" w:hint="cs"/>
                <w:sz w:val="30"/>
                <w:szCs w:val="30"/>
                <w:cs/>
              </w:rPr>
              <w:t>628</w:t>
            </w:r>
          </w:p>
          <w:p w:rsidR="006C7B37" w:rsidRPr="00646671" w:rsidRDefault="00646671" w:rsidP="00646671">
            <w:pPr>
              <w:pStyle w:val="FootnoteText"/>
              <w:tabs>
                <w:tab w:val="left" w:pos="1418"/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</w:t>
            </w:r>
            <w:r w:rsidRPr="009F5F6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2F054A" w:rsidRPr="003B7C5A" w:rsidTr="00244582">
        <w:trPr>
          <w:trHeight w:val="5566"/>
        </w:trPr>
        <w:tc>
          <w:tcPr>
            <w:tcW w:w="9498" w:type="dxa"/>
            <w:gridSpan w:val="3"/>
          </w:tcPr>
          <w:p w:rsidR="00FD7F52" w:rsidRDefault="002F054A" w:rsidP="00FD7F52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507E0" w:rsidRDefault="00FD7F52" w:rsidP="00FD7F52">
            <w:pPr>
              <w:widowControl w:val="0"/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ab/>
            </w:r>
            <w:r w:rsidR="009507E0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</w:p>
          <w:p w:rsidR="009507E0" w:rsidRDefault="009507E0" w:rsidP="009507E0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      </w:r>
          </w:p>
          <w:p w:rsidR="009507E0" w:rsidRPr="00FD7F52" w:rsidRDefault="009507E0" w:rsidP="00FD7F52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193"/>
              </w:tabs>
              <w:adjustRightInd w:val="0"/>
              <w:ind w:left="0" w:firstLine="76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D7F5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9507E0" w:rsidRPr="00FD7F52" w:rsidRDefault="009507E0" w:rsidP="00FD7F52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193"/>
              </w:tabs>
              <w:adjustRightInd w:val="0"/>
              <w:ind w:firstLine="4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</w:pPr>
            <w:r w:rsidRPr="00FD7F52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9507E0" w:rsidRDefault="009507E0" w:rsidP="00FD7F52">
            <w:pPr>
              <w:ind w:left="909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9507E0" w:rsidRDefault="009507E0" w:rsidP="00FD7F52">
            <w:pPr>
              <w:ind w:left="909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9507E0" w:rsidRDefault="009507E0" w:rsidP="00FD7F52">
            <w:pPr>
              <w:ind w:left="909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9507E0" w:rsidRDefault="009507E0" w:rsidP="00FD7F52">
            <w:pPr>
              <w:ind w:left="909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9507E0" w:rsidRDefault="009507E0" w:rsidP="00FD7F52">
            <w:pPr>
              <w:widowControl w:val="0"/>
              <w:adjustRightInd w:val="0"/>
              <w:ind w:left="1051" w:firstLine="142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244582" w:rsidRDefault="00244582" w:rsidP="00244582">
            <w:pPr>
              <w:widowControl w:val="0"/>
              <w:adjustRightInd w:val="0"/>
              <w:ind w:firstLine="768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Pr="009F5F6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การให้บริการคลินิกให้คำปรึกษาด้านการพัฒนาหลักสูตรและการประกันคุณภาพระดับอุดมศึกษา (</w:t>
            </w:r>
            <w:r w:rsidRPr="009F5F6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Consultancy Services Clinic On Standards and Quality</w:t>
            </w:r>
            <w:r w:rsidRPr="009F5F6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244582">
        <w:trPr>
          <w:trHeight w:val="2118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9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132"/>
            </w:tblGrid>
            <w:tr w:rsidR="00A155E3" w:rsidRPr="003B7C5A" w:rsidTr="009507E0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507E0" w:rsidRPr="003B7C5A" w:rsidTr="009507E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07E0" w:rsidRPr="00F108FD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7E0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9507E0" w:rsidRPr="003B7C5A" w:rsidTr="009507E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07E0" w:rsidRPr="00F108FD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7E0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9507E0" w:rsidRPr="003B7C5A" w:rsidTr="009507E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07E0" w:rsidRPr="00F108FD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7E0" w:rsidRPr="00F01F4C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9507E0" w:rsidRPr="003B7C5A" w:rsidTr="009507E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07E0" w:rsidRPr="00F108FD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7E0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</w:t>
                  </w: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lastRenderedPageBreak/>
                    <w:t xml:space="preserve">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9507E0" w:rsidRPr="003B7C5A" w:rsidTr="009507E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07E0" w:rsidRPr="00F108FD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7E0" w:rsidRPr="00F01F4C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244582">
        <w:trPr>
          <w:trHeight w:val="4671"/>
        </w:trPr>
        <w:tc>
          <w:tcPr>
            <w:tcW w:w="9498" w:type="dxa"/>
            <w:gridSpan w:val="3"/>
          </w:tcPr>
          <w:p w:rsidR="00244582" w:rsidRDefault="00244582" w:rsidP="00244582">
            <w:pPr>
              <w:pStyle w:val="FootnoteText"/>
              <w:tabs>
                <w:tab w:val="left" w:pos="993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  <w:r w:rsidRPr="0081531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7A0B7D" w:rsidRDefault="00244582" w:rsidP="00244582">
            <w:pPr>
              <w:pStyle w:val="FootnoteText"/>
              <w:tabs>
                <w:tab w:val="left" w:pos="993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คู่มือการปฏิบัติงานที่สำนัก/หน่วยงานได้ดำเนินการ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ขั้นตอนการปฏิบัติงาน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 เทคนิค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      </w:r>
          </w:p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032C87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1788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</w:t>
                  </w:r>
                  <w:r w:rsidRPr="0061788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276" w:type="dxa"/>
                </w:tcPr>
                <w:p w:rsidR="004032BC" w:rsidRPr="00AC4F8B" w:rsidRDefault="00AB4F56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032C87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B16839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2AB" w:rsidRDefault="000022AB">
      <w:r>
        <w:separator/>
      </w:r>
    </w:p>
  </w:endnote>
  <w:endnote w:type="continuationSeparator" w:id="0">
    <w:p w:rsidR="000022AB" w:rsidRDefault="00002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2AB" w:rsidRDefault="000022AB">
      <w:r>
        <w:separator/>
      </w:r>
    </w:p>
  </w:footnote>
  <w:footnote w:type="continuationSeparator" w:id="0">
    <w:p w:rsidR="000022AB" w:rsidRDefault="00002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6839" w:rsidRPr="000D3B60" w:rsidRDefault="00B16839" w:rsidP="00B1683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B16839" w:rsidRPr="000D3B60" w:rsidRDefault="00B16839" w:rsidP="00B1683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5846DCF0"/>
    <w:lvl w:ilvl="0" w:tplc="645C81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DAD2C4E"/>
    <w:multiLevelType w:val="hybridMultilevel"/>
    <w:tmpl w:val="AFE09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435A58"/>
    <w:multiLevelType w:val="hybridMultilevel"/>
    <w:tmpl w:val="31B457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6"/>
  </w:num>
  <w:num w:numId="2">
    <w:abstractNumId w:val="5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22AB"/>
    <w:rsid w:val="0000360D"/>
    <w:rsid w:val="000246DC"/>
    <w:rsid w:val="00025C73"/>
    <w:rsid w:val="00031EAA"/>
    <w:rsid w:val="00032C87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3845"/>
    <w:rsid w:val="00154194"/>
    <w:rsid w:val="0018175B"/>
    <w:rsid w:val="00185E58"/>
    <w:rsid w:val="001A55DD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44582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A407B"/>
    <w:rsid w:val="004B1D7E"/>
    <w:rsid w:val="004C3B2B"/>
    <w:rsid w:val="004C5E52"/>
    <w:rsid w:val="005047DE"/>
    <w:rsid w:val="00516FD7"/>
    <w:rsid w:val="00523D44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528F"/>
    <w:rsid w:val="0060158F"/>
    <w:rsid w:val="0061749F"/>
    <w:rsid w:val="00637718"/>
    <w:rsid w:val="00642568"/>
    <w:rsid w:val="00646671"/>
    <w:rsid w:val="00650BA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0B7D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B7F7C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507E0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4F56"/>
    <w:rsid w:val="00AB6FBE"/>
    <w:rsid w:val="00AB78EA"/>
    <w:rsid w:val="00AC2F65"/>
    <w:rsid w:val="00AE166A"/>
    <w:rsid w:val="00AF037B"/>
    <w:rsid w:val="00AF0624"/>
    <w:rsid w:val="00AF1D95"/>
    <w:rsid w:val="00B04EAA"/>
    <w:rsid w:val="00B16839"/>
    <w:rsid w:val="00B26A52"/>
    <w:rsid w:val="00B41FD0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32D3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171D5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D7F5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E7BA06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DADE1-82D4-488A-B264-D7183BD76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49</TotalTime>
  <Pages>2</Pages>
  <Words>758</Words>
  <Characters>4327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26</cp:revision>
  <cp:lastPrinted>2018-04-05T01:06:00Z</cp:lastPrinted>
  <dcterms:created xsi:type="dcterms:W3CDTF">2019-02-04T07:47:00Z</dcterms:created>
  <dcterms:modified xsi:type="dcterms:W3CDTF">2019-06-27T02:20:00Z</dcterms:modified>
</cp:coreProperties>
</file>